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Rawmarsh and Conisbrough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Rawmarsh and Conisbrough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Rawmarsh and Conisbrough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Rawmarsh and Conisbrough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Rawmarsh and Conisbrough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Rawmarsh and Conisbrough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62.2% </w:t>
      </w:r>
      <w:r w:rsidRPr="004747BF">
        <w:rPr>
          <w:rFonts w:ascii="Libre Franklin Light" w:eastAsia="Times New Roman" w:hAnsi="Libre Franklin Light" w:cs="Calibri Light"/>
        </w:rPr>
        <w:t xml:space="preserve">of those respondents classified as PGSI 8+ in Rawmarsh and Conisbrough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Rawmarsh and Conisbrough is estimated to be </w:t>
      </w:r>
      <w:r w:rsidRPr="00773DF7">
        <w:rPr>
          <w:rFonts w:ascii="Libre Franklin Light" w:eastAsia="Times New Roman" w:hAnsi="Libre Franklin Light" w:cs="Calibri Light"/>
          <w:b/>
          <w:bCs/>
          <w:color w:val="C45911" w:themeColor="accent2" w:themeShade="BF"/>
        </w:rPr>
        <w:t xml:space="preserve">£2,086,587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Rawmarsh and Conisbrough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Rawmarsh and Conisbrough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Rawmarsh and Conisbrough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Rawmarsh and Conisbrough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awmarsh and Conisbr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Rawmarsh and Conisbrough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awmarsh and Conisbr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Rawmarsh and Conisbrough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Rawmarsh and Conisbrough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awmarsh and Conisbr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Rawmarsh and Conisbrough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Rawmarsh and Conisbrough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Rawmarsh and Conisbrough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Rawmarsh and Conisbrough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Rawmarsh and Conisbrough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Rawmarsh and Conisbrough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£2,086,587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Rawmarsh and Conisbrough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£33,987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£702,872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£50,351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£14,161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£25,962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£1,259,254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£2,086,587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Rawmarsh and Conisbrough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Rawmarsh and Conisbrough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Rawmarsh and Conisbrough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Rawmarsh and Conisbrough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Rawmarsh and Conisbrough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Rawmarsh and Conisbrough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Rawmarsh and Conisbrough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Rawmarsh and Conisbrough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Rawmarsh and Conisbrough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Rawmarsh and Conisbrough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Rawmarsh and Conisbrough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Rawmarsh and Conisbrough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CFD3B6F-ED13-4CC1-89E6-486CF6CB465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